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8193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21B38" w:rsidRPr="001A66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78214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D796D" w:rsidRPr="001A6664" w:rsidTr="005E1433">
        <w:tc>
          <w:tcPr>
            <w:tcW w:w="9497" w:type="dxa"/>
            <w:gridSpan w:val="2"/>
            <w:tcBorders>
              <w:top w:val="single" w:sz="4" w:space="0" w:color="auto"/>
            </w:tcBorders>
            <w:vAlign w:val="center"/>
          </w:tcPr>
          <w:p w:rsidR="002D796D" w:rsidRPr="002D796D" w:rsidRDefault="002D796D" w:rsidP="002D796D">
            <w:pPr>
              <w:tabs>
                <w:tab w:val="left" w:pos="2160"/>
                <w:tab w:val="left" w:pos="2640"/>
              </w:tabs>
              <w:ind w:left="2160" w:right="-378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นางสุดาพร อิ่มเจริญ                           </w:t>
            </w: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0104E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610-5398</w:t>
            </w:r>
          </w:p>
        </w:tc>
      </w:tr>
      <w:tr w:rsidR="002D796D" w:rsidRPr="001A6664" w:rsidTr="006A7557">
        <w:tc>
          <w:tcPr>
            <w:tcW w:w="9497" w:type="dxa"/>
            <w:gridSpan w:val="2"/>
          </w:tcPr>
          <w:p w:rsidR="002D796D" w:rsidRPr="002D796D" w:rsidRDefault="002D796D" w:rsidP="002D79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104E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นายอกนิษฐ์ กิ่งศักดิ์   </w:t>
            </w:r>
            <w:r w:rsidR="000104E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104E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610-5408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</w:t>
            </w:r>
            <w:r w:rsidR="000104E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ส่งเสริมและพัฒนาสมรรถนะบุคลากร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104E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</w:t>
            </w:r>
            <w:r w:rsidR="000104E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นักติดตามและประเมินผลอุดมศึกษา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B8512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0104EE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</w:t>
            </w:r>
          </w:p>
          <w:p w:rsidR="00B85129" w:rsidRPr="00B85129" w:rsidRDefault="00B85129" w:rsidP="000104EE">
            <w:pPr>
              <w:widowControl w:val="0"/>
              <w:adjustRightInd w:val="0"/>
              <w:ind w:left="180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2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 w:rsidR="000133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0104E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ของปีงบประมาณ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lastRenderedPageBreak/>
                    <w:t>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0104EE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</w:t>
                  </w:r>
                  <w:r w:rsidR="000104E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556B75" w:rsidRDefault="00556B75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</w:t>
            </w:r>
            <w:r w:rsidR="000104E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="0038152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ให้หน่วยงานของรัฐรวบรวมและจัดให้มีข้อมูลข่าวสารตามวรรคหนึ่ง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ไว้เผยแพร่เพื่อขาย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รวมทั้งความเห็นแย้งและคำสั่งที่เกี่ยวข้องใน</w:t>
            </w:r>
            <w:r w:rsidR="0001332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</w:t>
            </w:r>
            <w:r w:rsidR="0001332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 w:rsidR="00904E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9A5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8B0" w:rsidRDefault="00DF28B0">
      <w:r>
        <w:separator/>
      </w:r>
    </w:p>
  </w:endnote>
  <w:endnote w:type="continuationSeparator" w:id="0">
    <w:p w:rsidR="00DF28B0" w:rsidRDefault="00DF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498" w:rsidRDefault="003774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498" w:rsidRDefault="00377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8B0" w:rsidRDefault="00DF28B0">
      <w:r>
        <w:separator/>
      </w:r>
    </w:p>
  </w:footnote>
  <w:footnote w:type="continuationSeparator" w:id="0">
    <w:p w:rsidR="00DF28B0" w:rsidRDefault="00DF2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498" w:rsidRDefault="003774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7749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7749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498" w:rsidRDefault="003774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F1D70"/>
    <w:multiLevelType w:val="hybridMultilevel"/>
    <w:tmpl w:val="241CBA3E"/>
    <w:lvl w:ilvl="0" w:tplc="670CCCE0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04EE"/>
    <w:rsid w:val="00013328"/>
    <w:rsid w:val="0001626C"/>
    <w:rsid w:val="000267E3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0CB0"/>
    <w:rsid w:val="00191381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2958"/>
    <w:rsid w:val="002D796D"/>
    <w:rsid w:val="002F054A"/>
    <w:rsid w:val="002F0A94"/>
    <w:rsid w:val="00312768"/>
    <w:rsid w:val="003308A2"/>
    <w:rsid w:val="00334386"/>
    <w:rsid w:val="00356974"/>
    <w:rsid w:val="00370876"/>
    <w:rsid w:val="00377498"/>
    <w:rsid w:val="00381527"/>
    <w:rsid w:val="00382C09"/>
    <w:rsid w:val="00393025"/>
    <w:rsid w:val="003B7C5A"/>
    <w:rsid w:val="003C2C30"/>
    <w:rsid w:val="003C2DAC"/>
    <w:rsid w:val="003E0FCD"/>
    <w:rsid w:val="003E1BC4"/>
    <w:rsid w:val="003E4227"/>
    <w:rsid w:val="00403654"/>
    <w:rsid w:val="004236CC"/>
    <w:rsid w:val="00426790"/>
    <w:rsid w:val="0043284A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C22DA"/>
    <w:rsid w:val="004C3B2B"/>
    <w:rsid w:val="004D5A42"/>
    <w:rsid w:val="004E296B"/>
    <w:rsid w:val="005437F6"/>
    <w:rsid w:val="00546DE3"/>
    <w:rsid w:val="00556B75"/>
    <w:rsid w:val="005725B6"/>
    <w:rsid w:val="0058298B"/>
    <w:rsid w:val="005B60E0"/>
    <w:rsid w:val="005B7119"/>
    <w:rsid w:val="005C1127"/>
    <w:rsid w:val="005C159C"/>
    <w:rsid w:val="005E3AF5"/>
    <w:rsid w:val="005F11F2"/>
    <w:rsid w:val="0061749F"/>
    <w:rsid w:val="00637718"/>
    <w:rsid w:val="00642568"/>
    <w:rsid w:val="0066433E"/>
    <w:rsid w:val="00690952"/>
    <w:rsid w:val="006961B9"/>
    <w:rsid w:val="006B619E"/>
    <w:rsid w:val="006F0B4F"/>
    <w:rsid w:val="006F1B42"/>
    <w:rsid w:val="00710AC9"/>
    <w:rsid w:val="007176B6"/>
    <w:rsid w:val="00735CCA"/>
    <w:rsid w:val="007415B9"/>
    <w:rsid w:val="00757110"/>
    <w:rsid w:val="00764DED"/>
    <w:rsid w:val="007706C4"/>
    <w:rsid w:val="00782146"/>
    <w:rsid w:val="00782A94"/>
    <w:rsid w:val="007A71CA"/>
    <w:rsid w:val="007C1513"/>
    <w:rsid w:val="007C58D2"/>
    <w:rsid w:val="007E6D75"/>
    <w:rsid w:val="007F194B"/>
    <w:rsid w:val="00802C6A"/>
    <w:rsid w:val="00815B1B"/>
    <w:rsid w:val="00827CB3"/>
    <w:rsid w:val="00856178"/>
    <w:rsid w:val="008770A4"/>
    <w:rsid w:val="0087746A"/>
    <w:rsid w:val="008775E0"/>
    <w:rsid w:val="008E45ED"/>
    <w:rsid w:val="008F2F4D"/>
    <w:rsid w:val="008F792A"/>
    <w:rsid w:val="00904EE3"/>
    <w:rsid w:val="00910253"/>
    <w:rsid w:val="009310A7"/>
    <w:rsid w:val="009332B8"/>
    <w:rsid w:val="00957CA6"/>
    <w:rsid w:val="00991518"/>
    <w:rsid w:val="00993837"/>
    <w:rsid w:val="0099556A"/>
    <w:rsid w:val="009A570F"/>
    <w:rsid w:val="009C6595"/>
    <w:rsid w:val="009D395D"/>
    <w:rsid w:val="00A047E3"/>
    <w:rsid w:val="00A13D2C"/>
    <w:rsid w:val="00A147BB"/>
    <w:rsid w:val="00A21B19"/>
    <w:rsid w:val="00A325E0"/>
    <w:rsid w:val="00A33930"/>
    <w:rsid w:val="00A541E6"/>
    <w:rsid w:val="00A560E5"/>
    <w:rsid w:val="00A6475C"/>
    <w:rsid w:val="00A92186"/>
    <w:rsid w:val="00AB4406"/>
    <w:rsid w:val="00AB6FBE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C5E9D"/>
    <w:rsid w:val="00BC746C"/>
    <w:rsid w:val="00C6134E"/>
    <w:rsid w:val="00C67D71"/>
    <w:rsid w:val="00CD73AE"/>
    <w:rsid w:val="00CF0196"/>
    <w:rsid w:val="00CF3A4A"/>
    <w:rsid w:val="00CF72D0"/>
    <w:rsid w:val="00D127DD"/>
    <w:rsid w:val="00D26B5D"/>
    <w:rsid w:val="00D43F4A"/>
    <w:rsid w:val="00D45272"/>
    <w:rsid w:val="00D849B7"/>
    <w:rsid w:val="00D917AC"/>
    <w:rsid w:val="00DA3363"/>
    <w:rsid w:val="00DB0089"/>
    <w:rsid w:val="00DC244A"/>
    <w:rsid w:val="00DD276F"/>
    <w:rsid w:val="00DE1A2C"/>
    <w:rsid w:val="00DE5095"/>
    <w:rsid w:val="00DF0979"/>
    <w:rsid w:val="00DF28B0"/>
    <w:rsid w:val="00DF2CE3"/>
    <w:rsid w:val="00E13428"/>
    <w:rsid w:val="00E379B3"/>
    <w:rsid w:val="00E40020"/>
    <w:rsid w:val="00E70398"/>
    <w:rsid w:val="00E70EAB"/>
    <w:rsid w:val="00E86E70"/>
    <w:rsid w:val="00EC4F92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D5F32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92076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6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A80A-FA14-4C32-9DB2-438F67C9C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65</TotalTime>
  <Pages>4</Pages>
  <Words>1310</Words>
  <Characters>7473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27</cp:revision>
  <cp:lastPrinted>2018-03-15T08:48:00Z</cp:lastPrinted>
  <dcterms:created xsi:type="dcterms:W3CDTF">2016-08-16T07:08:00Z</dcterms:created>
  <dcterms:modified xsi:type="dcterms:W3CDTF">2018-03-15T08:48:00Z</dcterms:modified>
</cp:coreProperties>
</file>